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2D1" w:rsidRDefault="004852D1" w:rsidP="004852D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Thomas FULLER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4852D1" w:rsidRDefault="004852D1" w:rsidP="004852D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of Halstead, Essex. Husbandman.</w:t>
      </w:r>
    </w:p>
    <w:p w:rsidR="004852D1" w:rsidRDefault="004852D1" w:rsidP="004852D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4852D1" w:rsidRDefault="004852D1" w:rsidP="004852D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4852D1" w:rsidRDefault="004852D1" w:rsidP="004852D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John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Odeham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 brought a plaint of debt against him, Richard Baker of</w:t>
      </w:r>
    </w:p>
    <w:p w:rsidR="004852D1" w:rsidRDefault="004852D1" w:rsidP="004852D1">
      <w:pPr>
        <w:pStyle w:val="NoSpacing"/>
        <w:ind w:left="144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Sudbury, Suffolk(q.v.), William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Mathewe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Herringswell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, Suffolk(q.v.) and William Payne of Sudbury(q.v.).   </w:t>
      </w:r>
    </w:p>
    <w:p w:rsidR="004852D1" w:rsidRDefault="004852D1" w:rsidP="004852D1">
      <w:pPr>
        <w:pStyle w:val="NoSpacing"/>
        <w:ind w:left="720" w:firstLine="72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4852D1" w:rsidRDefault="004852D1" w:rsidP="004852D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4852D1" w:rsidRDefault="004852D1" w:rsidP="004852D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4852D1" w:rsidRDefault="004852D1" w:rsidP="004852D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3 April 2016</w:t>
      </w:r>
    </w:p>
    <w:p w:rsidR="006B2F86" w:rsidRPr="00E71FC3" w:rsidRDefault="004852D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52D1" w:rsidRDefault="004852D1" w:rsidP="00E71FC3">
      <w:pPr>
        <w:spacing w:after="0" w:line="240" w:lineRule="auto"/>
      </w:pPr>
      <w:r>
        <w:separator/>
      </w:r>
    </w:p>
  </w:endnote>
  <w:endnote w:type="continuationSeparator" w:id="0">
    <w:p w:rsidR="004852D1" w:rsidRDefault="004852D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52D1" w:rsidRDefault="004852D1" w:rsidP="00E71FC3">
      <w:pPr>
        <w:spacing w:after="0" w:line="240" w:lineRule="auto"/>
      </w:pPr>
      <w:r>
        <w:separator/>
      </w:r>
    </w:p>
  </w:footnote>
  <w:footnote w:type="continuationSeparator" w:id="0">
    <w:p w:rsidR="004852D1" w:rsidRDefault="004852D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2D1"/>
    <w:rsid w:val="004852D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487C1A-9872-4305-8340-C3B1DA3B4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852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2016-04-19T21:19:00Z</dcterms:created>
  <dcterms:modified xsi:type="dcterms:W3CDTF">2016-04-19T21:19:00Z</dcterms:modified>
</cp:coreProperties>
</file>